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8422C" w14:textId="4779B3A8" w:rsidR="008E04D0" w:rsidRDefault="008E04D0" w:rsidP="008E0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057072">
        <w:rPr>
          <w:b/>
          <w:noProof/>
          <w:sz w:val="24"/>
        </w:rPr>
        <w:t>348</w:t>
      </w:r>
    </w:p>
    <w:p w14:paraId="18F43094" w14:textId="654F3BDE" w:rsidR="00FB0A18" w:rsidRDefault="008E04D0" w:rsidP="008E0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63BC4D07" w:rsidR="00CD2478" w:rsidRPr="006B5418" w:rsidRDefault="00CD2478" w:rsidP="00571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</w:rPr>
        <w:t xml:space="preserve">Skeleton of </w:t>
      </w:r>
      <w:r w:rsidR="00C8366E">
        <w:rPr>
          <w:rFonts w:ascii="Arial" w:hAnsi="Arial" w:cs="Arial"/>
          <w:b/>
          <w:bCs/>
        </w:rPr>
        <w:t xml:space="preserve">new </w:t>
      </w:r>
      <w:r w:rsidR="00817EC7" w:rsidRPr="008129D0">
        <w:rPr>
          <w:rFonts w:ascii="Arial" w:hAnsi="Arial" w:cs="Arial"/>
          <w:b/>
          <w:bCs/>
        </w:rPr>
        <w:t xml:space="preserve">TS </w:t>
      </w:r>
      <w:r w:rsidR="00571B75" w:rsidRPr="00571B75">
        <w:rPr>
          <w:rFonts w:ascii="Arial" w:hAnsi="Arial" w:cs="Arial"/>
          <w:b/>
          <w:bCs/>
        </w:rPr>
        <w:t>for the Nslpkmf Service</w:t>
      </w:r>
      <w:r w:rsidR="00571B75">
        <w:rPr>
          <w:rFonts w:ascii="Arial" w:hAnsi="Arial" w:cs="Arial"/>
          <w:b/>
          <w:bCs/>
        </w:rPr>
        <w:t>s</w:t>
      </w:r>
    </w:p>
    <w:p w14:paraId="4ED68054" w14:textId="3299F3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E04D0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8E04D0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7C66407" w14:textId="78FBA513" w:rsidR="00817EC7" w:rsidRDefault="00817EC7" w:rsidP="00817EC7">
      <w:pPr>
        <w:tabs>
          <w:tab w:val="left" w:pos="3544"/>
        </w:tabs>
        <w:rPr>
          <w:noProof/>
          <w:lang w:val="fr-FR"/>
        </w:rPr>
      </w:pPr>
      <w:r>
        <w:rPr>
          <w:noProof/>
          <w:lang w:val="fr-FR"/>
        </w:rPr>
        <w:t xml:space="preserve">This is the cover sheet of the skeleton of </w:t>
      </w:r>
      <w:r w:rsidR="00C8366E">
        <w:rPr>
          <w:noProof/>
          <w:lang w:val="fr-FR"/>
        </w:rPr>
        <w:t xml:space="preserve">new </w:t>
      </w:r>
      <w:r>
        <w:rPr>
          <w:noProof/>
          <w:lang w:val="fr-FR"/>
        </w:rPr>
        <w:t xml:space="preserve">TS </w:t>
      </w:r>
      <w:r w:rsidR="00571B75" w:rsidRPr="00571B75">
        <w:rPr>
          <w:noProof/>
          <w:lang w:val="fr-FR"/>
        </w:rPr>
        <w:t>for the Nslpkmf Services</w:t>
      </w:r>
      <w:r w:rsidR="00571B75" w:rsidRPr="00571B75">
        <w:rPr>
          <w:noProof/>
          <w:lang w:val="fr-FR"/>
        </w:rPr>
        <w:t xml:space="preserve"> </w:t>
      </w:r>
      <w:r>
        <w:rPr>
          <w:noProof/>
          <w:lang w:val="fr-FR"/>
        </w:rPr>
        <w:t>provided as an attached document.</w:t>
      </w:r>
    </w:p>
    <w:p w14:paraId="20F8494C" w14:textId="77777777" w:rsidR="00817EC7" w:rsidRPr="008A5E86" w:rsidRDefault="00817EC7" w:rsidP="00817EC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CE7F5D2" w14:textId="2B6C8342" w:rsidR="00FB4775" w:rsidRDefault="00FD268F" w:rsidP="00817EC7">
      <w:pPr>
        <w:rPr>
          <w:noProof/>
          <w:lang w:val="en-US" w:eastAsia="zh-CN"/>
        </w:rPr>
      </w:pPr>
      <w:r>
        <w:rPr>
          <w:noProof/>
          <w:lang w:val="en-US" w:eastAsia="zh-CN"/>
        </w:rPr>
        <w:t>The output of  t</w:t>
      </w:r>
      <w:r w:rsidR="00FB4775">
        <w:rPr>
          <w:noProof/>
          <w:lang w:val="en-US" w:eastAsia="zh-CN"/>
        </w:rPr>
        <w:t xml:space="preserve">he </w:t>
      </w:r>
      <w:r w:rsidR="00717F05" w:rsidRPr="00C97509">
        <w:t xml:space="preserve">the security and privacy aspects of </w:t>
      </w:r>
      <w:r w:rsidR="00FB4775">
        <w:rPr>
          <w:noProof/>
          <w:lang w:val="en-US"/>
        </w:rPr>
        <w:t>Ranging_SL</w:t>
      </w:r>
      <w:r>
        <w:rPr>
          <w:noProof/>
          <w:lang w:val="en-US"/>
        </w:rPr>
        <w:t xml:space="preserve">, which is </w:t>
      </w:r>
      <w:r w:rsidRPr="0014320E">
        <w:t>Ranging_SL_Sec</w:t>
      </w:r>
      <w:r>
        <w:t xml:space="preserve"> work, is approved as TS 33.533 in August meeting, and </w:t>
      </w:r>
      <w:r w:rsidR="003B3BEE">
        <w:rPr>
          <w:lang w:eastAsia="zh-CN"/>
        </w:rPr>
        <w:t>it is agreed that t</w:t>
      </w:r>
      <w:r w:rsidR="003B3BEE" w:rsidRPr="00C97509">
        <w:t xml:space="preserve">he SideLink Positioning Key Management Function (SLPKMF) is the logical function handling network related operations required for generation and </w:t>
      </w:r>
      <w:r w:rsidR="003B3BEE" w:rsidRPr="00C97509">
        <w:rPr>
          <w:rFonts w:hint="eastAsia"/>
        </w:rPr>
        <w:t>provisioning</w:t>
      </w:r>
      <w:r w:rsidR="003B3BEE" w:rsidRPr="00C97509">
        <w:t xml:space="preserve"> of security materials used for Ranging/SL positioning services.</w:t>
      </w:r>
    </w:p>
    <w:p w14:paraId="459E66B3" w14:textId="2C2D6EB0" w:rsidR="00FB4775" w:rsidRDefault="003B3BEE" w:rsidP="00817EC7">
      <w:r>
        <w:rPr>
          <w:noProof/>
          <w:lang w:val="en-US"/>
        </w:rPr>
        <w:t>Therefore, a</w:t>
      </w:r>
      <w:r w:rsidR="00817EC7">
        <w:rPr>
          <w:noProof/>
          <w:lang w:val="en-US"/>
        </w:rPr>
        <w:t xml:space="preserve"> new TS </w:t>
      </w:r>
      <w:r w:rsidR="00162D53">
        <w:rPr>
          <w:noProof/>
          <w:lang w:val="en-US"/>
        </w:rPr>
        <w:t>needs to be</w:t>
      </w:r>
      <w:r w:rsidR="00817EC7">
        <w:rPr>
          <w:noProof/>
          <w:lang w:val="en-US"/>
        </w:rPr>
        <w:t xml:space="preserve"> allocated to provide </w:t>
      </w:r>
      <w:r w:rsidR="007F316E">
        <w:t xml:space="preserve">the stage 3 protocol and data model for the </w:t>
      </w:r>
      <w:r w:rsidR="007F316E">
        <w:rPr>
          <w:rFonts w:hint="eastAsia"/>
          <w:lang w:eastAsia="zh-CN"/>
        </w:rPr>
        <w:t>N</w:t>
      </w:r>
      <w:r w:rsidR="00D61529">
        <w:rPr>
          <w:lang w:eastAsia="zh-CN"/>
        </w:rPr>
        <w:t>sl</w:t>
      </w:r>
      <w:r w:rsidR="007F316E">
        <w:rPr>
          <w:rFonts w:hint="eastAsia"/>
          <w:lang w:eastAsia="zh-CN"/>
        </w:rPr>
        <w:t>pkmf</w:t>
      </w:r>
      <w:r w:rsidR="007F316E">
        <w:t xml:space="preserve"> Service Based Interface based on the </w:t>
      </w:r>
      <w:r w:rsidR="0014320E">
        <w:t>output of related security work</w:t>
      </w:r>
      <w:r w:rsidR="00D61529">
        <w:t xml:space="preserve">, where the work item is </w:t>
      </w:r>
      <w:r w:rsidR="0014320E" w:rsidRPr="0014320E">
        <w:t>Ranging_SL_Sec</w:t>
      </w:r>
      <w:r w:rsidR="0014320E">
        <w:t xml:space="preserve"> work</w:t>
      </w:r>
      <w:r w:rsidR="00D61529">
        <w:t xml:space="preserve"> and related output is specified in TS 33.533</w:t>
      </w:r>
      <w:r w:rsidR="00FB4775">
        <w:t>.</w:t>
      </w:r>
    </w:p>
    <w:p w14:paraId="2DAF0E10" w14:textId="77777777" w:rsidR="00817EC7" w:rsidRDefault="00817EC7" w:rsidP="00817E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FBB47DE" w14:textId="2286FCF8" w:rsidR="00817EC7" w:rsidRPr="008A5E86" w:rsidRDefault="00817EC7" w:rsidP="00817EC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attached skeleton of </w:t>
      </w:r>
      <w:r w:rsidR="00C8366E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3GPP </w:t>
      </w:r>
      <w:r w:rsidR="00C8366E">
        <w:rPr>
          <w:noProof/>
          <w:lang w:val="en-US"/>
        </w:rPr>
        <w:t xml:space="preserve">new </w:t>
      </w:r>
      <w:r>
        <w:rPr>
          <w:noProof/>
          <w:lang w:val="en-US"/>
        </w:rPr>
        <w:t xml:space="preserve">TS </w:t>
      </w:r>
      <w:r w:rsidR="00C8366E" w:rsidRPr="00C8366E">
        <w:rPr>
          <w:noProof/>
          <w:lang w:val="en-US"/>
        </w:rPr>
        <w:t>for the Nslpkmf Services</w:t>
      </w:r>
      <w:r>
        <w:rPr>
          <w:noProof/>
          <w:lang w:val="en-US"/>
        </w:rPr>
        <w:t xml:space="preserve"> as the version 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A16E" w14:textId="77777777" w:rsidR="003C1C00" w:rsidRDefault="003C1C00">
      <w:r>
        <w:separator/>
      </w:r>
    </w:p>
  </w:endnote>
  <w:endnote w:type="continuationSeparator" w:id="0">
    <w:p w14:paraId="7DE82210" w14:textId="77777777" w:rsidR="003C1C00" w:rsidRDefault="003C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AF71" w14:textId="77777777" w:rsidR="003C1C00" w:rsidRDefault="003C1C00">
      <w:r>
        <w:separator/>
      </w:r>
    </w:p>
  </w:footnote>
  <w:footnote w:type="continuationSeparator" w:id="0">
    <w:p w14:paraId="17C1D079" w14:textId="77777777" w:rsidR="003C1C00" w:rsidRDefault="003C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072"/>
    <w:rsid w:val="00062124"/>
    <w:rsid w:val="00066856"/>
    <w:rsid w:val="00070F86"/>
    <w:rsid w:val="00072AAF"/>
    <w:rsid w:val="00072DD2"/>
    <w:rsid w:val="000B1216"/>
    <w:rsid w:val="000B14A6"/>
    <w:rsid w:val="000C6598"/>
    <w:rsid w:val="000C7626"/>
    <w:rsid w:val="000D21C2"/>
    <w:rsid w:val="000D759A"/>
    <w:rsid w:val="000F2C43"/>
    <w:rsid w:val="00116BDF"/>
    <w:rsid w:val="00130F69"/>
    <w:rsid w:val="0013241F"/>
    <w:rsid w:val="00142F65"/>
    <w:rsid w:val="0014320E"/>
    <w:rsid w:val="00143552"/>
    <w:rsid w:val="00162D5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57A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BEE"/>
    <w:rsid w:val="003B79F5"/>
    <w:rsid w:val="003C1C00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1B7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5756"/>
    <w:rsid w:val="00606094"/>
    <w:rsid w:val="0061048B"/>
    <w:rsid w:val="00643317"/>
    <w:rsid w:val="00661116"/>
    <w:rsid w:val="00691F5F"/>
    <w:rsid w:val="006A6057"/>
    <w:rsid w:val="006B5418"/>
    <w:rsid w:val="006E21FB"/>
    <w:rsid w:val="006E292A"/>
    <w:rsid w:val="00710497"/>
    <w:rsid w:val="00712563"/>
    <w:rsid w:val="00714B2E"/>
    <w:rsid w:val="00717F0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16E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4D0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66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1529"/>
    <w:rsid w:val="00D641A9"/>
    <w:rsid w:val="00D908E8"/>
    <w:rsid w:val="00DB4730"/>
    <w:rsid w:val="00DB72BB"/>
    <w:rsid w:val="00DC2EEA"/>
    <w:rsid w:val="00DD451E"/>
    <w:rsid w:val="00E015DE"/>
    <w:rsid w:val="00E159F8"/>
    <w:rsid w:val="00E23A56"/>
    <w:rsid w:val="00E24619"/>
    <w:rsid w:val="00E4306D"/>
    <w:rsid w:val="00E65E8A"/>
    <w:rsid w:val="00E81E70"/>
    <w:rsid w:val="00E87744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5EC6"/>
    <w:rsid w:val="00F71A8C"/>
    <w:rsid w:val="00F7680F"/>
    <w:rsid w:val="00F831EE"/>
    <w:rsid w:val="00F86788"/>
    <w:rsid w:val="00FB0A18"/>
    <w:rsid w:val="00FB4775"/>
    <w:rsid w:val="00FB6386"/>
    <w:rsid w:val="00FB641F"/>
    <w:rsid w:val="00FC4B4B"/>
    <w:rsid w:val="00FC6BF7"/>
    <w:rsid w:val="00FD0C4D"/>
    <w:rsid w:val="00FD268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</cp:revision>
  <cp:lastPrinted>1900-01-01T00:00:00Z</cp:lastPrinted>
  <dcterms:created xsi:type="dcterms:W3CDTF">2023-09-29T12:28:00Z</dcterms:created>
  <dcterms:modified xsi:type="dcterms:W3CDTF">2023-09-29T12:29:00Z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129c3805e6e11ee8000039800000298">
    <vt:lpwstr>CWMYMhZLBHJuOlAVcjel3AG4TpB0RzgxSD9Q9N2nW3rOVJ4LCAERM3ywYZR08nLFrLkUukM8YFI4UsxDt5D1HIz0A==</vt:lpwstr>
  </property>
</Properties>
</file>